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BB6C2D" w14:textId="77777777" w:rsidR="00620672" w:rsidRDefault="00620672" w:rsidP="0062067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Richard BONDE</w:t>
      </w:r>
      <w:r>
        <w:rPr>
          <w:rFonts w:ascii="Times New Roman" w:hAnsi="Times New Roman" w:cs="Times New Roman"/>
        </w:rPr>
        <w:t xml:space="preserve">      (fl.1484)</w:t>
      </w:r>
    </w:p>
    <w:p w14:paraId="3C31AF3F" w14:textId="77777777" w:rsidR="00620672" w:rsidRDefault="00620672" w:rsidP="0062067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Coggeshall</w:t>
      </w:r>
      <w:proofErr w:type="spellEnd"/>
      <w:r>
        <w:rPr>
          <w:rFonts w:ascii="Times New Roman" w:hAnsi="Times New Roman" w:cs="Times New Roman"/>
        </w:rPr>
        <w:t>, Essex. Carrier.</w:t>
      </w:r>
    </w:p>
    <w:p w14:paraId="591CE6DE" w14:textId="77777777" w:rsidR="00620672" w:rsidRDefault="00620672" w:rsidP="00620672">
      <w:pPr>
        <w:rPr>
          <w:rFonts w:ascii="Times New Roman" w:hAnsi="Times New Roman" w:cs="Times New Roman"/>
        </w:rPr>
      </w:pPr>
    </w:p>
    <w:p w14:paraId="44D1AA77" w14:textId="77777777" w:rsidR="00620672" w:rsidRDefault="00620672" w:rsidP="00620672">
      <w:pPr>
        <w:rPr>
          <w:rFonts w:ascii="Times New Roman" w:hAnsi="Times New Roman" w:cs="Times New Roman"/>
        </w:rPr>
      </w:pPr>
    </w:p>
    <w:p w14:paraId="3A856C93" w14:textId="77777777" w:rsidR="00620672" w:rsidRDefault="00620672" w:rsidP="0062067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William </w:t>
      </w:r>
      <w:proofErr w:type="spellStart"/>
      <w:r>
        <w:rPr>
          <w:rFonts w:ascii="Times New Roman" w:hAnsi="Times New Roman" w:cs="Times New Roman"/>
        </w:rPr>
        <w:t>Hert</w:t>
      </w:r>
      <w:proofErr w:type="spellEnd"/>
      <w:r>
        <w:rPr>
          <w:rFonts w:ascii="Times New Roman" w:hAnsi="Times New Roman" w:cs="Times New Roman"/>
        </w:rPr>
        <w:t xml:space="preserve"> of London, gentleman(q.v.), brought a plaint of debt against </w:t>
      </w:r>
    </w:p>
    <w:p w14:paraId="2BA318F9" w14:textId="77777777" w:rsidR="00620672" w:rsidRDefault="00620672" w:rsidP="0062067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him and 11 others.</w:t>
      </w:r>
    </w:p>
    <w:p w14:paraId="2B01CC92" w14:textId="77777777" w:rsidR="00620672" w:rsidRDefault="00620672" w:rsidP="0062067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75008A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7F11B4C8" w14:textId="77777777" w:rsidR="00620672" w:rsidRDefault="00620672" w:rsidP="00620672">
      <w:pPr>
        <w:rPr>
          <w:rFonts w:ascii="Times New Roman" w:hAnsi="Times New Roman" w:cs="Times New Roman"/>
        </w:rPr>
      </w:pPr>
    </w:p>
    <w:p w14:paraId="65516240" w14:textId="77777777" w:rsidR="00620672" w:rsidRDefault="00620672" w:rsidP="00620672">
      <w:pPr>
        <w:rPr>
          <w:rFonts w:ascii="Times New Roman" w:hAnsi="Times New Roman" w:cs="Times New Roman"/>
        </w:rPr>
      </w:pPr>
    </w:p>
    <w:p w14:paraId="7E332C5B" w14:textId="77777777" w:rsidR="00620672" w:rsidRDefault="00620672" w:rsidP="0062067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21 January 2018</w:t>
      </w:r>
    </w:p>
    <w:p w14:paraId="7BF355A9" w14:textId="77777777" w:rsidR="006B2F86" w:rsidRPr="00E71FC3" w:rsidRDefault="00620672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3D11CA" w14:textId="77777777" w:rsidR="00620672" w:rsidRDefault="00620672" w:rsidP="00E71FC3">
      <w:r>
        <w:separator/>
      </w:r>
    </w:p>
  </w:endnote>
  <w:endnote w:type="continuationSeparator" w:id="0">
    <w:p w14:paraId="01C04A1E" w14:textId="77777777" w:rsidR="00620672" w:rsidRDefault="00620672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B04092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2A3905" w14:textId="77777777" w:rsidR="00620672" w:rsidRDefault="00620672" w:rsidP="00E71FC3">
      <w:r>
        <w:separator/>
      </w:r>
    </w:p>
  </w:footnote>
  <w:footnote w:type="continuationSeparator" w:id="0">
    <w:p w14:paraId="4E33F54B" w14:textId="77777777" w:rsidR="00620672" w:rsidRDefault="00620672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0672"/>
    <w:rsid w:val="001A7C09"/>
    <w:rsid w:val="00577BD5"/>
    <w:rsid w:val="00620672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2D4BED"/>
  <w15:chartTrackingRefBased/>
  <w15:docId w15:val="{030CCFD3-E6E5-4BEB-8E33-3C3163FA2E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20672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62067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47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2018-01-24T16:48:00Z</dcterms:created>
  <dcterms:modified xsi:type="dcterms:W3CDTF">2018-01-24T16:48:00Z</dcterms:modified>
</cp:coreProperties>
</file>